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93DA1B" w14:textId="77777777" w:rsidR="001B54E5" w:rsidRDefault="001B54E5" w:rsidP="001B54E5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  <w:u w:val="single"/>
        </w:rPr>
        <w:t>Robert COBBE</w:t>
      </w:r>
      <w:r>
        <w:rPr>
          <w:rStyle w:val="s1"/>
        </w:rPr>
        <w:t xml:space="preserve">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fl.1507)</w:t>
      </w:r>
    </w:p>
    <w:p w14:paraId="6B2325CF" w14:textId="77777777" w:rsidR="001B54E5" w:rsidRDefault="001B54E5" w:rsidP="001B54E5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 xml:space="preserve">of </w:t>
      </w:r>
      <w:proofErr w:type="spellStart"/>
      <w:r>
        <w:rPr>
          <w:rStyle w:val="s1"/>
        </w:rPr>
        <w:t>Aldeby</w:t>
      </w:r>
      <w:proofErr w:type="spellEnd"/>
      <w:r>
        <w:rPr>
          <w:rStyle w:val="s1"/>
        </w:rPr>
        <w:t>, Norfolk.</w:t>
      </w:r>
    </w:p>
    <w:p w14:paraId="3E6E5489" w14:textId="77777777" w:rsidR="001B54E5" w:rsidRDefault="001B54E5" w:rsidP="001B54E5">
      <w:pPr>
        <w:pStyle w:val="NoSpacing"/>
        <w:tabs>
          <w:tab w:val="left" w:pos="720"/>
        </w:tabs>
        <w:rPr>
          <w:rStyle w:val="s1"/>
        </w:rPr>
      </w:pPr>
    </w:p>
    <w:p w14:paraId="29ADD99F" w14:textId="77777777" w:rsidR="001B54E5" w:rsidRDefault="001B54E5" w:rsidP="001B54E5">
      <w:pPr>
        <w:pStyle w:val="NoSpacing"/>
        <w:tabs>
          <w:tab w:val="left" w:pos="720"/>
        </w:tabs>
        <w:rPr>
          <w:rStyle w:val="s1"/>
        </w:rPr>
      </w:pPr>
    </w:p>
    <w:p w14:paraId="0D82780A" w14:textId="77777777" w:rsidR="001B54E5" w:rsidRDefault="001B54E5" w:rsidP="001B54E5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  <w:t>1507</w:t>
      </w:r>
      <w:r>
        <w:rPr>
          <w:rStyle w:val="s1"/>
        </w:rPr>
        <w:tab/>
        <w:t>He made his Will.</w:t>
      </w:r>
    </w:p>
    <w:p w14:paraId="6143D1DA" w14:textId="77777777" w:rsidR="001B54E5" w:rsidRDefault="001B54E5" w:rsidP="001B54E5">
      <w:pPr>
        <w:pStyle w:val="NoSpacing"/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</w:t>
      </w:r>
      <w:hyperlink r:id="rId6" w:history="1">
        <w:r w:rsidRPr="00D40756">
          <w:rPr>
            <w:rStyle w:val="Hyperlink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Spyltymber</w:t>
      </w:r>
      <w:proofErr w:type="spellEnd"/>
      <w:r>
        <w:rPr>
          <w:rStyle w:val="s1"/>
        </w:rPr>
        <w:t xml:space="preserve"> 50)</w:t>
      </w:r>
    </w:p>
    <w:p w14:paraId="01D67735" w14:textId="77777777" w:rsidR="001B54E5" w:rsidRDefault="001B54E5" w:rsidP="001B54E5">
      <w:pPr>
        <w:pStyle w:val="NoSpacing"/>
        <w:tabs>
          <w:tab w:val="left" w:pos="720"/>
        </w:tabs>
        <w:rPr>
          <w:rStyle w:val="s1"/>
        </w:rPr>
      </w:pPr>
    </w:p>
    <w:p w14:paraId="1BA7EC05" w14:textId="77777777" w:rsidR="001B54E5" w:rsidRDefault="001B54E5" w:rsidP="001B54E5">
      <w:pPr>
        <w:pStyle w:val="NoSpacing"/>
        <w:tabs>
          <w:tab w:val="left" w:pos="720"/>
        </w:tabs>
        <w:rPr>
          <w:rStyle w:val="s1"/>
        </w:rPr>
      </w:pPr>
    </w:p>
    <w:p w14:paraId="14164567" w14:textId="77777777" w:rsidR="001B54E5" w:rsidRDefault="001B54E5" w:rsidP="001B54E5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29 March 2021</w:t>
      </w:r>
    </w:p>
    <w:p w14:paraId="74686C0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C9827" w14:textId="77777777" w:rsidR="001B54E5" w:rsidRDefault="001B54E5" w:rsidP="009139A6">
      <w:r>
        <w:separator/>
      </w:r>
    </w:p>
  </w:endnote>
  <w:endnote w:type="continuationSeparator" w:id="0">
    <w:p w14:paraId="5C991A30" w14:textId="77777777" w:rsidR="001B54E5" w:rsidRDefault="001B54E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369E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F1E7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C94D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5C5A6" w14:textId="77777777" w:rsidR="001B54E5" w:rsidRDefault="001B54E5" w:rsidP="009139A6">
      <w:r>
        <w:separator/>
      </w:r>
    </w:p>
  </w:footnote>
  <w:footnote w:type="continuationSeparator" w:id="0">
    <w:p w14:paraId="23B9F551" w14:textId="77777777" w:rsidR="001B54E5" w:rsidRDefault="001B54E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1676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79C5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2EAD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4E5"/>
    <w:rsid w:val="000666E0"/>
    <w:rsid w:val="001B54E5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F71EB6"/>
  <w15:chartTrackingRefBased/>
  <w15:docId w15:val="{A3415FA3-6DC6-4832-A0ED-FAE0588DE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B54E5"/>
    <w:rPr>
      <w:color w:val="0563C1" w:themeColor="hyperlink"/>
      <w:u w:val="single"/>
    </w:rPr>
  </w:style>
  <w:style w:type="character" w:customStyle="1" w:styleId="s1">
    <w:name w:val="s1"/>
    <w:basedOn w:val="DefaultParagraphFont"/>
    <w:rsid w:val="001B54E5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2021-06-19T18:53:00Z</dcterms:created>
  <dcterms:modified xsi:type="dcterms:W3CDTF">2021-06-19T18:53:00Z</dcterms:modified>
</cp:coreProperties>
</file>